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7542E7" w:rsidRPr="008714B1" w:rsidTr="00525117">
        <w:trPr>
          <w:tblCellSpacing w:w="0" w:type="dxa"/>
        </w:trPr>
        <w:tc>
          <w:tcPr>
            <w:tcW w:w="4815" w:type="dxa"/>
          </w:tcPr>
          <w:p w:rsidR="007542E7" w:rsidRPr="008714B1" w:rsidRDefault="007542E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:rsidR="007542E7" w:rsidRPr="00346873" w:rsidRDefault="007542E7" w:rsidP="008B1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                                                 </w:t>
            </w:r>
            <w:r w:rsidRPr="0034687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Образец № 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7</w:t>
            </w:r>
          </w:p>
        </w:tc>
      </w:tr>
    </w:tbl>
    <w:p w:rsidR="007542E7" w:rsidRDefault="007542E7" w:rsidP="004E745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tbl>
      <w:tblPr>
        <w:tblW w:w="9900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00"/>
      </w:tblGrid>
      <w:tr w:rsidR="007542E7" w:rsidRPr="008714B1" w:rsidTr="00E6650D">
        <w:trPr>
          <w:tblCellSpacing w:w="0" w:type="dxa"/>
        </w:trPr>
        <w:tc>
          <w:tcPr>
            <w:tcW w:w="9900" w:type="dxa"/>
            <w:vAlign w:val="center"/>
          </w:tcPr>
          <w:p w:rsidR="007542E7" w:rsidRPr="00346873" w:rsidRDefault="007542E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873">
              <w:rPr>
                <w:rFonts w:ascii="Times New Roman" w:hAnsi="Times New Roman"/>
                <w:b/>
                <w:sz w:val="24"/>
                <w:szCs w:val="24"/>
              </w:rPr>
              <w:t>ДЕКЛАРАЦИЯ</w:t>
            </w:r>
          </w:p>
          <w:p w:rsidR="007542E7" w:rsidRPr="000E55C6" w:rsidRDefault="007542E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46873">
              <w:rPr>
                <w:rFonts w:ascii="Times New Roman" w:hAnsi="Times New Roman"/>
                <w:b/>
                <w:sz w:val="24"/>
                <w:szCs w:val="24"/>
              </w:rPr>
              <w:t>за съгласие за участие като подизпълнител</w:t>
            </w:r>
          </w:p>
        </w:tc>
      </w:tr>
      <w:tr w:rsidR="007542E7" w:rsidRPr="008714B1" w:rsidTr="00E6650D">
        <w:trPr>
          <w:tblCellSpacing w:w="0" w:type="dxa"/>
        </w:trPr>
        <w:tc>
          <w:tcPr>
            <w:tcW w:w="9900" w:type="dxa"/>
          </w:tcPr>
          <w:p w:rsidR="007542E7" w:rsidRPr="008714B1" w:rsidRDefault="007542E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42E7" w:rsidRPr="008714B1" w:rsidRDefault="007542E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Подписаният ............................................................................................................................</w:t>
            </w:r>
          </w:p>
        </w:tc>
      </w:tr>
      <w:tr w:rsidR="007542E7" w:rsidRPr="008714B1" w:rsidTr="00E6650D">
        <w:trPr>
          <w:tblCellSpacing w:w="0" w:type="dxa"/>
        </w:trPr>
        <w:tc>
          <w:tcPr>
            <w:tcW w:w="9900" w:type="dxa"/>
          </w:tcPr>
          <w:p w:rsidR="007542E7" w:rsidRPr="00A22BA8" w:rsidRDefault="007542E7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</w:t>
            </w:r>
            <w:r w:rsidRPr="00A22BA8">
              <w:rPr>
                <w:rFonts w:ascii="Times New Roman" w:hAnsi="Times New Roman"/>
                <w:i/>
                <w:iCs/>
              </w:rPr>
              <w:t>(трите имена)</w:t>
            </w:r>
          </w:p>
        </w:tc>
      </w:tr>
      <w:tr w:rsidR="007542E7" w:rsidRPr="008714B1" w:rsidTr="00E6650D">
        <w:trPr>
          <w:tblCellSpacing w:w="0" w:type="dxa"/>
        </w:trPr>
        <w:tc>
          <w:tcPr>
            <w:tcW w:w="9900" w:type="dxa"/>
          </w:tcPr>
          <w:p w:rsidR="007542E7" w:rsidRPr="008714B1" w:rsidRDefault="007542E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данни по документ за самоличност .......................................................................................</w:t>
            </w:r>
          </w:p>
        </w:tc>
      </w:tr>
      <w:tr w:rsidR="007542E7" w:rsidRPr="008B1795" w:rsidTr="00E6650D">
        <w:trPr>
          <w:tblCellSpacing w:w="0" w:type="dxa"/>
        </w:trPr>
        <w:tc>
          <w:tcPr>
            <w:tcW w:w="9900" w:type="dxa"/>
          </w:tcPr>
          <w:p w:rsidR="007542E7" w:rsidRPr="008B1795" w:rsidRDefault="007542E7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                                                     </w:t>
            </w:r>
            <w:r w:rsidRPr="008B1795">
              <w:rPr>
                <w:rFonts w:ascii="Times New Roman" w:hAnsi="Times New Roman"/>
                <w:i/>
                <w:iCs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7542E7" w:rsidRPr="008714B1" w:rsidTr="00E6650D">
        <w:trPr>
          <w:tblCellSpacing w:w="0" w:type="dxa"/>
        </w:trPr>
        <w:tc>
          <w:tcPr>
            <w:tcW w:w="9900" w:type="dxa"/>
          </w:tcPr>
          <w:p w:rsidR="007542E7" w:rsidRPr="008714B1" w:rsidRDefault="007542E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в качеството си на ....................................................................................................................</w:t>
            </w:r>
          </w:p>
        </w:tc>
      </w:tr>
      <w:tr w:rsidR="007542E7" w:rsidRPr="008714B1" w:rsidTr="00E6650D">
        <w:trPr>
          <w:tblCellSpacing w:w="0" w:type="dxa"/>
        </w:trPr>
        <w:tc>
          <w:tcPr>
            <w:tcW w:w="9900" w:type="dxa"/>
          </w:tcPr>
          <w:p w:rsidR="007542E7" w:rsidRPr="00A22BA8" w:rsidRDefault="007542E7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22BA8">
              <w:rPr>
                <w:rFonts w:ascii="Times New Roman" w:hAnsi="Times New Roman"/>
                <w:lang w:val="bg-BG"/>
              </w:rPr>
              <w:t xml:space="preserve">                   </w:t>
            </w:r>
            <w:r w:rsidRPr="00A22BA8">
              <w:rPr>
                <w:rFonts w:ascii="Times New Roman" w:hAnsi="Times New Roman"/>
                <w:i/>
                <w:iCs/>
              </w:rPr>
              <w:t>(длъжност)</w:t>
            </w:r>
          </w:p>
        </w:tc>
      </w:tr>
      <w:tr w:rsidR="007542E7" w:rsidRPr="008714B1" w:rsidTr="00E6650D">
        <w:trPr>
          <w:tblCellSpacing w:w="0" w:type="dxa"/>
        </w:trPr>
        <w:tc>
          <w:tcPr>
            <w:tcW w:w="9900" w:type="dxa"/>
          </w:tcPr>
          <w:p w:rsidR="007542E7" w:rsidRPr="008714B1" w:rsidRDefault="007542E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на .................................................................................................................................................</w:t>
            </w:r>
          </w:p>
        </w:tc>
      </w:tr>
      <w:tr w:rsidR="007542E7" w:rsidRPr="008714B1" w:rsidTr="00E6650D">
        <w:trPr>
          <w:tblCellSpacing w:w="0" w:type="dxa"/>
        </w:trPr>
        <w:tc>
          <w:tcPr>
            <w:tcW w:w="9900" w:type="dxa"/>
          </w:tcPr>
          <w:p w:rsidR="007542E7" w:rsidRPr="00A22BA8" w:rsidRDefault="007542E7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22BA8">
              <w:rPr>
                <w:rFonts w:ascii="Times New Roman" w:hAnsi="Times New Roman"/>
                <w:lang w:val="bg-BG"/>
              </w:rPr>
              <w:t xml:space="preserve">   </w:t>
            </w:r>
            <w:r w:rsidRPr="00A22BA8">
              <w:rPr>
                <w:rFonts w:ascii="Times New Roman" w:hAnsi="Times New Roman"/>
                <w:i/>
                <w:iCs/>
              </w:rPr>
              <w:t>(наименование на подизпълнителя)</w:t>
            </w:r>
          </w:p>
        </w:tc>
      </w:tr>
      <w:tr w:rsidR="007542E7" w:rsidRPr="008714B1" w:rsidTr="00E6650D">
        <w:trPr>
          <w:tblCellSpacing w:w="0" w:type="dxa"/>
        </w:trPr>
        <w:tc>
          <w:tcPr>
            <w:tcW w:w="9900" w:type="dxa"/>
          </w:tcPr>
          <w:p w:rsidR="007542E7" w:rsidRPr="008714B1" w:rsidRDefault="007542E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42E7" w:rsidRPr="00A22BA8" w:rsidRDefault="007542E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BA8">
              <w:rPr>
                <w:rFonts w:ascii="Times New Roman" w:hAnsi="Times New Roman"/>
                <w:b/>
                <w:sz w:val="24"/>
                <w:szCs w:val="24"/>
              </w:rPr>
              <w:t>ДЕКЛАРИРАМ:</w:t>
            </w:r>
          </w:p>
        </w:tc>
      </w:tr>
      <w:tr w:rsidR="007542E7" w:rsidRPr="008714B1" w:rsidTr="00E6650D">
        <w:trPr>
          <w:tblCellSpacing w:w="0" w:type="dxa"/>
        </w:trPr>
        <w:tc>
          <w:tcPr>
            <w:tcW w:w="9900" w:type="dxa"/>
          </w:tcPr>
          <w:p w:rsidR="007542E7" w:rsidRPr="008714B1" w:rsidRDefault="007542E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42E7" w:rsidRPr="008714B1" w:rsidRDefault="007542E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1. От името на представляваното от мен лице (търговско дружество, едноличен търговец, юридическо лице с нестопанска цел – вярното се подчертава): .........................................................................................................................................................</w:t>
            </w:r>
          </w:p>
        </w:tc>
      </w:tr>
      <w:tr w:rsidR="007542E7" w:rsidRPr="008714B1" w:rsidTr="00E6650D">
        <w:trPr>
          <w:tblCellSpacing w:w="0" w:type="dxa"/>
        </w:trPr>
        <w:tc>
          <w:tcPr>
            <w:tcW w:w="9900" w:type="dxa"/>
          </w:tcPr>
          <w:p w:rsidR="007542E7" w:rsidRPr="00A22BA8" w:rsidRDefault="007542E7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22BA8">
              <w:rPr>
                <w:rFonts w:ascii="Times New Roman" w:hAnsi="Times New Roman"/>
                <w:i/>
                <w:iCs/>
              </w:rPr>
              <w:t>(наименование, ЕИК/БУЛСТАТ)</w:t>
            </w:r>
          </w:p>
        </w:tc>
      </w:tr>
      <w:tr w:rsidR="007542E7" w:rsidRPr="008714B1" w:rsidTr="00E6650D">
        <w:trPr>
          <w:tblCellSpacing w:w="0" w:type="dxa"/>
        </w:trPr>
        <w:tc>
          <w:tcPr>
            <w:tcW w:w="9900" w:type="dxa"/>
          </w:tcPr>
          <w:p w:rsidR="007542E7" w:rsidRPr="008714B1" w:rsidRDefault="007542E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42E7" w:rsidRPr="00A22BA8" w:rsidRDefault="007542E7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изразявам съгласието да участваме като подизпълнител на .....................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..............................</w:t>
            </w:r>
          </w:p>
        </w:tc>
      </w:tr>
      <w:tr w:rsidR="007542E7" w:rsidRPr="008B1795" w:rsidTr="00E6650D">
        <w:trPr>
          <w:tblCellSpacing w:w="0" w:type="dxa"/>
        </w:trPr>
        <w:tc>
          <w:tcPr>
            <w:tcW w:w="9900" w:type="dxa"/>
          </w:tcPr>
          <w:p w:rsidR="007542E7" w:rsidRPr="008B1795" w:rsidRDefault="007542E7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bg-BG"/>
              </w:rPr>
            </w:pPr>
            <w:r>
              <w:rPr>
                <w:rFonts w:ascii="Times New Roman" w:hAnsi="Times New Roman"/>
                <w:i/>
                <w:iCs/>
                <w:lang w:val="bg-BG"/>
              </w:rPr>
              <w:t xml:space="preserve">                                     </w:t>
            </w:r>
            <w:r w:rsidRPr="008B1795">
              <w:rPr>
                <w:rFonts w:ascii="Times New Roman" w:hAnsi="Times New Roman"/>
                <w:i/>
                <w:iCs/>
                <w:lang w:val="bg-BG"/>
              </w:rPr>
              <w:t>(наименование на участника в процедурата, на който лицето е подизпълнител)</w:t>
            </w:r>
          </w:p>
        </w:tc>
      </w:tr>
      <w:tr w:rsidR="007542E7" w:rsidRPr="008B1795" w:rsidTr="00E6650D">
        <w:trPr>
          <w:tblCellSpacing w:w="0" w:type="dxa"/>
        </w:trPr>
        <w:tc>
          <w:tcPr>
            <w:tcW w:w="9900" w:type="dxa"/>
          </w:tcPr>
          <w:p w:rsidR="007542E7" w:rsidRPr="00AC3F8B" w:rsidRDefault="007542E7" w:rsidP="00AC3F8B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  <w:r w:rsidRPr="008B1795">
              <w:t>при изпълнение на обществена поръчка с предмет</w:t>
            </w:r>
            <w:r>
              <w:t>:</w:t>
            </w:r>
            <w:r w:rsidRPr="008B1795">
              <w:t xml:space="preserve"> </w:t>
            </w:r>
            <w:r w:rsidRPr="00BC7AF8">
              <w:t>“Доставка на хранителни продукти за нуждите на детско и социално заведения в община Искър с две обособени позиции: Обособена позиция №1: Доставка на хранителни продукти за нуждите на ОДЗ “Мара Балева”, гр. Искър; Обособена позиция № 2: Доставка на хранителни продукти за нуждите на Домашен социален патронаж, гр. Искър”</w:t>
            </w:r>
            <w:r>
              <w:rPr>
                <w:lang w:val="en-US"/>
              </w:rPr>
              <w:t>.</w:t>
            </w:r>
          </w:p>
          <w:p w:rsidR="007542E7" w:rsidRPr="00A22BA8" w:rsidRDefault="007542E7" w:rsidP="00A22BA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i/>
                <w:lang w:val="bg-BG"/>
              </w:rPr>
            </w:pPr>
          </w:p>
        </w:tc>
      </w:tr>
      <w:tr w:rsidR="007542E7" w:rsidRPr="008714B1" w:rsidTr="00E6650D">
        <w:trPr>
          <w:tblCellSpacing w:w="0" w:type="dxa"/>
        </w:trPr>
        <w:tc>
          <w:tcPr>
            <w:tcW w:w="9900" w:type="dxa"/>
          </w:tcPr>
          <w:p w:rsidR="007542E7" w:rsidRPr="008B1795" w:rsidRDefault="007542E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1795">
              <w:rPr>
                <w:rFonts w:ascii="Times New Roman" w:hAnsi="Times New Roman"/>
                <w:sz w:val="24"/>
                <w:szCs w:val="24"/>
                <w:lang w:val="bg-BG"/>
              </w:rPr>
              <w:t>2. Дейностите, които ще изпълняваме като подизпълнител, са:</w:t>
            </w:r>
          </w:p>
          <w:p w:rsidR="007542E7" w:rsidRPr="00A22BA8" w:rsidRDefault="007542E7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.............................................................................................................................................................</w:t>
            </w:r>
          </w:p>
          <w:p w:rsidR="007542E7" w:rsidRPr="008714B1" w:rsidRDefault="007542E7" w:rsidP="008B1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.........................................................................................................................................................</w:t>
            </w:r>
          </w:p>
        </w:tc>
      </w:tr>
      <w:tr w:rsidR="007542E7" w:rsidRPr="008714B1" w:rsidTr="00E6650D">
        <w:trPr>
          <w:tblCellSpacing w:w="0" w:type="dxa"/>
        </w:trPr>
        <w:tc>
          <w:tcPr>
            <w:tcW w:w="9900" w:type="dxa"/>
          </w:tcPr>
          <w:p w:rsidR="007542E7" w:rsidRPr="00A22BA8" w:rsidRDefault="007542E7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22BA8">
              <w:rPr>
                <w:rFonts w:ascii="Times New Roman" w:hAnsi="Times New Roman"/>
                <w:i/>
                <w:iCs/>
              </w:rPr>
              <w:t>(изброяват се конкретните части от предмета на обществената поръчка, които ще бъдат изпълнени от подизпълнителя)</w:t>
            </w:r>
          </w:p>
        </w:tc>
      </w:tr>
      <w:tr w:rsidR="007542E7" w:rsidRPr="008714B1" w:rsidTr="00E6650D">
        <w:trPr>
          <w:tblCellSpacing w:w="0" w:type="dxa"/>
        </w:trPr>
        <w:tc>
          <w:tcPr>
            <w:tcW w:w="9900" w:type="dxa"/>
          </w:tcPr>
          <w:p w:rsidR="007542E7" w:rsidRPr="008714B1" w:rsidRDefault="007542E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 xml:space="preserve">3. Запознати сме с разпоредбата на чл. 55, ал. 5 от Закона за обществените поръчки, че заявявайки желанието си да бъдем подизпълнител в офертата на посочения по-горе участник, нямаме право да се явим като участник в горепосочената процедура и да представим самостоятелна оферта. </w:t>
            </w:r>
          </w:p>
        </w:tc>
      </w:tr>
    </w:tbl>
    <w:p w:rsidR="007542E7" w:rsidRPr="008B1795" w:rsidRDefault="007542E7" w:rsidP="008B1795">
      <w:pPr>
        <w:autoSpaceDE w:val="0"/>
        <w:autoSpaceDN w:val="0"/>
        <w:adjustRightInd w:val="0"/>
        <w:spacing w:before="29" w:line="322" w:lineRule="exact"/>
        <w:ind w:firstLine="708"/>
        <w:jc w:val="both"/>
        <w:rPr>
          <w:rFonts w:ascii="Times New Roman" w:hAnsi="Times New Roman"/>
          <w:sz w:val="24"/>
          <w:szCs w:val="24"/>
        </w:rPr>
      </w:pPr>
      <w:r w:rsidRPr="008B1795">
        <w:rPr>
          <w:rFonts w:ascii="Times New Roman" w:hAnsi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7542E7" w:rsidRPr="008714B1" w:rsidTr="00525117">
        <w:trPr>
          <w:tblCellSpacing w:w="0" w:type="dxa"/>
        </w:trPr>
        <w:tc>
          <w:tcPr>
            <w:tcW w:w="4815" w:type="dxa"/>
          </w:tcPr>
          <w:p w:rsidR="007542E7" w:rsidRPr="008714B1" w:rsidRDefault="007542E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42E7" w:rsidRPr="008714B1" w:rsidRDefault="007542E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830" w:type="dxa"/>
          </w:tcPr>
          <w:p w:rsidR="007542E7" w:rsidRPr="008714B1" w:rsidRDefault="007542E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42E7" w:rsidRPr="008714B1" w:rsidRDefault="007542E7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........................../…............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.........../..............</w:t>
            </w:r>
            <w:r w:rsidRPr="008714B1">
              <w:rPr>
                <w:rFonts w:ascii="Times New Roman" w:hAnsi="Times New Roman"/>
                <w:sz w:val="24"/>
                <w:szCs w:val="24"/>
              </w:rPr>
              <w:t>...........</w:t>
            </w:r>
          </w:p>
        </w:tc>
      </w:tr>
      <w:tr w:rsidR="007542E7" w:rsidRPr="008714B1" w:rsidTr="00525117">
        <w:trPr>
          <w:tblCellSpacing w:w="0" w:type="dxa"/>
        </w:trPr>
        <w:tc>
          <w:tcPr>
            <w:tcW w:w="4815" w:type="dxa"/>
          </w:tcPr>
          <w:p w:rsidR="007542E7" w:rsidRPr="008714B1" w:rsidRDefault="007542E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42E7" w:rsidRPr="008714B1" w:rsidRDefault="007542E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Име и фамилия</w:t>
            </w:r>
          </w:p>
        </w:tc>
        <w:tc>
          <w:tcPr>
            <w:tcW w:w="4830" w:type="dxa"/>
          </w:tcPr>
          <w:p w:rsidR="007542E7" w:rsidRPr="008714B1" w:rsidRDefault="007542E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42E7" w:rsidRPr="00A22BA8" w:rsidRDefault="007542E7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7542E7" w:rsidRPr="008714B1" w:rsidTr="00525117">
        <w:trPr>
          <w:tblCellSpacing w:w="0" w:type="dxa"/>
        </w:trPr>
        <w:tc>
          <w:tcPr>
            <w:tcW w:w="4815" w:type="dxa"/>
          </w:tcPr>
          <w:p w:rsidR="007542E7" w:rsidRPr="008714B1" w:rsidRDefault="007542E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42E7" w:rsidRPr="008714B1" w:rsidRDefault="007542E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Подпис </w:t>
            </w:r>
            <w:r w:rsidRPr="008714B1">
              <w:rPr>
                <w:rFonts w:ascii="Times New Roman" w:hAnsi="Times New Roman"/>
                <w:sz w:val="24"/>
                <w:szCs w:val="24"/>
              </w:rPr>
              <w:t xml:space="preserve">и печат </w:t>
            </w:r>
          </w:p>
        </w:tc>
        <w:tc>
          <w:tcPr>
            <w:tcW w:w="4830" w:type="dxa"/>
          </w:tcPr>
          <w:p w:rsidR="007542E7" w:rsidRPr="008714B1" w:rsidRDefault="007542E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42E7" w:rsidRPr="00A22BA8" w:rsidRDefault="007542E7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7542E7" w:rsidRPr="008714B1" w:rsidTr="00525117">
        <w:trPr>
          <w:tblCellSpacing w:w="0" w:type="dxa"/>
        </w:trPr>
        <w:tc>
          <w:tcPr>
            <w:tcW w:w="4815" w:type="dxa"/>
          </w:tcPr>
          <w:p w:rsidR="007542E7" w:rsidRPr="008714B1" w:rsidRDefault="007542E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7542E7" w:rsidRPr="008714B1" w:rsidRDefault="007542E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542E7" w:rsidRPr="004E745B" w:rsidRDefault="007542E7" w:rsidP="004E745B">
      <w:bookmarkStart w:id="0" w:name="_GoBack"/>
      <w:bookmarkEnd w:id="0"/>
    </w:p>
    <w:sectPr w:rsidR="007542E7" w:rsidRPr="004E745B" w:rsidSect="00A22BA8">
      <w:headerReference w:type="default" r:id="rId6"/>
      <w:pgSz w:w="12240" w:h="15840"/>
      <w:pgMar w:top="68" w:right="1440" w:bottom="360" w:left="1440" w:header="36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2E7" w:rsidRDefault="007542E7">
      <w:r>
        <w:separator/>
      </w:r>
    </w:p>
  </w:endnote>
  <w:endnote w:type="continuationSeparator" w:id="0">
    <w:p w:rsidR="007542E7" w:rsidRDefault="00754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2E7" w:rsidRDefault="007542E7">
      <w:r>
        <w:separator/>
      </w:r>
    </w:p>
  </w:footnote>
  <w:footnote w:type="continuationSeparator" w:id="0">
    <w:p w:rsidR="007542E7" w:rsidRDefault="007542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2E7" w:rsidRDefault="007542E7" w:rsidP="00C478CD">
    <w:pPr>
      <w:pStyle w:val="NormalWeb"/>
      <w:spacing w:after="0" w:line="240" w:lineRule="auto"/>
      <w:jc w:val="center"/>
      <w:rPr>
        <w:lang w:val="en-US"/>
      </w:rPr>
    </w:pPr>
    <w:r w:rsidRPr="00BC7AF8">
      <w:t>“Доставка на хранителни продукти за нуждите на детско и социално заведения в община Искър с две обособени позиции: Обособена позиция №1: Доставка на хранителни продукти за нуждите на ОДЗ “Мара Балева”, гр. Искър; Обособена позиция № 2: Доставка на хранителни продукти за нуждите на Домашен социален патронаж, гр. Искър”</w:t>
    </w:r>
  </w:p>
  <w:p w:rsidR="007542E7" w:rsidRPr="00C478CD" w:rsidRDefault="007542E7" w:rsidP="00C478CD">
    <w:pPr>
      <w:pStyle w:val="NormalWeb"/>
      <w:spacing w:after="0" w:line="240" w:lineRule="auto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D3590"/>
    <w:rsid w:val="000E55C6"/>
    <w:rsid w:val="003176A6"/>
    <w:rsid w:val="00346873"/>
    <w:rsid w:val="003624E9"/>
    <w:rsid w:val="003A3ED8"/>
    <w:rsid w:val="003D2021"/>
    <w:rsid w:val="00402E5C"/>
    <w:rsid w:val="004C4787"/>
    <w:rsid w:val="004D1211"/>
    <w:rsid w:val="004E745B"/>
    <w:rsid w:val="00525117"/>
    <w:rsid w:val="00551DD6"/>
    <w:rsid w:val="005631F7"/>
    <w:rsid w:val="005F4F5A"/>
    <w:rsid w:val="006724F0"/>
    <w:rsid w:val="007542E7"/>
    <w:rsid w:val="008714B1"/>
    <w:rsid w:val="008B1795"/>
    <w:rsid w:val="009072F7"/>
    <w:rsid w:val="00A050A2"/>
    <w:rsid w:val="00A22BA8"/>
    <w:rsid w:val="00AC3F8B"/>
    <w:rsid w:val="00BC7AF8"/>
    <w:rsid w:val="00C12508"/>
    <w:rsid w:val="00C13D8D"/>
    <w:rsid w:val="00C478CD"/>
    <w:rsid w:val="00C714E7"/>
    <w:rsid w:val="00D12EE9"/>
    <w:rsid w:val="00D25F7B"/>
    <w:rsid w:val="00D86486"/>
    <w:rsid w:val="00E6650D"/>
    <w:rsid w:val="00F03542"/>
    <w:rsid w:val="00F1532F"/>
    <w:rsid w:val="00FE5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4687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1532F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34687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1532F"/>
    <w:rPr>
      <w:rFonts w:eastAsia="Times New Roman" w:cs="Times New Roman"/>
      <w:lang w:val="en-US" w:eastAsia="en-US"/>
    </w:rPr>
  </w:style>
  <w:style w:type="paragraph" w:styleId="NormalWeb">
    <w:name w:val="Normal (Web)"/>
    <w:basedOn w:val="Normal"/>
    <w:uiPriority w:val="99"/>
    <w:rsid w:val="00C478CD"/>
    <w:rPr>
      <w:rFonts w:ascii="Times New Roman" w:hAnsi="Times New Roman"/>
      <w:sz w:val="24"/>
      <w:szCs w:val="24"/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443</Words>
  <Characters>2528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ISKAR 7</cp:lastModifiedBy>
  <cp:revision>13</cp:revision>
  <cp:lastPrinted>2014-12-29T10:17:00Z</cp:lastPrinted>
  <dcterms:created xsi:type="dcterms:W3CDTF">2014-12-24T11:42:00Z</dcterms:created>
  <dcterms:modified xsi:type="dcterms:W3CDTF">2015-01-09T08:34:00Z</dcterms:modified>
</cp:coreProperties>
</file>